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Default="00236BF6" w:rsidP="00231B4C">
      <w:pPr>
        <w:ind w:firstLine="426"/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 (АУКЦИОН)</w:t>
      </w:r>
    </w:p>
    <w:p w:rsidR="004079A8" w:rsidRPr="004079A8" w:rsidRDefault="004079A8" w:rsidP="004079A8">
      <w:pPr>
        <w:ind w:firstLine="426"/>
        <w:jc w:val="center"/>
        <w:rPr>
          <w:color w:val="000000"/>
          <w:sz w:val="40"/>
          <w:szCs w:val="40"/>
        </w:rPr>
      </w:pPr>
      <w:r w:rsidRPr="004079A8">
        <w:rPr>
          <w:bCs/>
          <w:color w:val="000000"/>
          <w:sz w:val="40"/>
          <w:szCs w:val="40"/>
        </w:rPr>
        <w:t>для строительства малоэтажного гостиничного комплекса.</w:t>
      </w:r>
    </w:p>
    <w:p w:rsidR="004079A8" w:rsidRPr="004079A8" w:rsidRDefault="004079A8" w:rsidP="004079A8">
      <w:pPr>
        <w:ind w:firstLine="426"/>
        <w:jc w:val="center"/>
        <w:rPr>
          <w:color w:val="000000"/>
          <w:sz w:val="40"/>
          <w:szCs w:val="40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D315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D315D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D315D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D315D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D315D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D315D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4079A8" w:rsidRPr="004079A8" w:rsidRDefault="00DD1F41" w:rsidP="004079A8">
      <w:pPr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 w:rsidRPr="004079A8">
        <w:rPr>
          <w:b/>
          <w:color w:val="000000"/>
          <w:sz w:val="22"/>
          <w:szCs w:val="22"/>
        </w:rPr>
        <w:t>:</w:t>
      </w:r>
      <w:bookmarkStart w:id="0" w:name="_GoBack"/>
      <w:bookmarkEnd w:id="0"/>
      <w:r w:rsidR="0020640A" w:rsidRPr="004079A8">
        <w:rPr>
          <w:b/>
          <w:color w:val="000000"/>
          <w:sz w:val="22"/>
          <w:szCs w:val="22"/>
          <w:shd w:val="clear" w:color="auto" w:fill="F8F9FA"/>
        </w:rPr>
        <w:t xml:space="preserve"> </w:t>
      </w:r>
      <w:r w:rsidR="004079A8" w:rsidRPr="004079A8">
        <w:rPr>
          <w:sz w:val="22"/>
          <w:szCs w:val="22"/>
        </w:rPr>
        <w:t>Администрация ЗГО Управление по экологии и природопользования имеются ограничения  ТУ № 169 от 29.04.2022 г. (Приложение № 2 к аукционной документации).</w:t>
      </w:r>
    </w:p>
    <w:p w:rsidR="008511E5" w:rsidRPr="008511E5" w:rsidRDefault="008511E5" w:rsidP="008511E5">
      <w:pPr>
        <w:suppressAutoHyphens/>
        <w:overflowPunct w:val="0"/>
        <w:textAlignment w:val="baseline"/>
        <w:rPr>
          <w:bCs/>
          <w:sz w:val="22"/>
          <w:szCs w:val="22"/>
        </w:rPr>
      </w:pPr>
    </w:p>
    <w:p w:rsidR="002C5D06" w:rsidRPr="008511E5" w:rsidRDefault="002C5D06" w:rsidP="008511E5">
      <w:pPr>
        <w:jc w:val="both"/>
        <w:rPr>
          <w:sz w:val="22"/>
          <w:szCs w:val="22"/>
        </w:rPr>
      </w:pPr>
    </w:p>
    <w:p w:rsidR="00CE0AFF" w:rsidRPr="001261F3" w:rsidRDefault="00CE0AFF" w:rsidP="003472DA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D315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D315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D315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D315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D315D" w:rsidRPr="005819CE">
        <w:rPr>
          <w:sz w:val="22"/>
          <w:szCs w:val="22"/>
        </w:rPr>
        <w:fldChar w:fldCharType="end"/>
      </w:r>
    </w:p>
    <w:p w:rsidR="00DE28DB" w:rsidRPr="005819CE" w:rsidRDefault="000D315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D315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315D"/>
    <w:rsid w:val="000D5370"/>
    <w:rsid w:val="000F4450"/>
    <w:rsid w:val="001120AC"/>
    <w:rsid w:val="0012197A"/>
    <w:rsid w:val="001261F3"/>
    <w:rsid w:val="00133040"/>
    <w:rsid w:val="00133CEE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444A"/>
    <w:rsid w:val="001F706A"/>
    <w:rsid w:val="0020640A"/>
    <w:rsid w:val="00231B4C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C5D06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079A8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6E03"/>
    <w:rsid w:val="007A7337"/>
    <w:rsid w:val="007D7EF6"/>
    <w:rsid w:val="007E0D36"/>
    <w:rsid w:val="0080478A"/>
    <w:rsid w:val="00820E46"/>
    <w:rsid w:val="008510E9"/>
    <w:rsid w:val="008511E5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AAA8-A470-44B3-B0AD-DE47FFB4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301</TotalTime>
  <Pages>6</Pages>
  <Words>1828</Words>
  <Characters>14389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58</cp:revision>
  <cp:lastPrinted>1900-12-31T19:00:00Z</cp:lastPrinted>
  <dcterms:created xsi:type="dcterms:W3CDTF">2020-11-18T05:42:00Z</dcterms:created>
  <dcterms:modified xsi:type="dcterms:W3CDTF">2022-07-08T09:07:00Z</dcterms:modified>
</cp:coreProperties>
</file>